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B2" w:rsidRDefault="00453EB2" w:rsidP="009C5BF0">
      <w:pPr>
        <w:pStyle w:val="S2"/>
        <w:ind w:left="426"/>
        <w:jc w:val="right"/>
        <w:outlineLvl w:val="0"/>
        <w:rPr>
          <w:sz w:val="32"/>
          <w:szCs w:val="32"/>
        </w:rPr>
      </w:pPr>
      <w:bookmarkStart w:id="0" w:name="_Ref413238795"/>
      <w:bookmarkStart w:id="1" w:name="_Toc418011618"/>
      <w:r>
        <w:rPr>
          <w:sz w:val="32"/>
          <w:szCs w:val="32"/>
        </w:rPr>
        <w:t>Форма №3</w:t>
      </w:r>
    </w:p>
    <w:p w:rsidR="00453EB2" w:rsidRDefault="00453EB2" w:rsidP="009C5BF0">
      <w:pPr>
        <w:pStyle w:val="S2"/>
        <w:ind w:left="426"/>
        <w:outlineLvl w:val="0"/>
        <w:rPr>
          <w:sz w:val="32"/>
          <w:szCs w:val="32"/>
        </w:rPr>
      </w:pPr>
    </w:p>
    <w:bookmarkEnd w:id="0"/>
    <w:p w:rsidR="00453EB2" w:rsidRPr="0063142C" w:rsidRDefault="00453EB2" w:rsidP="00963641">
      <w:pPr>
        <w:pStyle w:val="S2"/>
        <w:ind w:left="426"/>
        <w:jc w:val="center"/>
        <w:outlineLvl w:val="0"/>
        <w:rPr>
          <w:sz w:val="32"/>
          <w:szCs w:val="32"/>
        </w:rPr>
      </w:pPr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453EB2" w:rsidRPr="00D20EE1" w:rsidRDefault="00453EB2" w:rsidP="009C5BF0">
      <w:pPr>
        <w:pStyle w:val="S"/>
      </w:pPr>
    </w:p>
    <w:p w:rsidR="00453EB2" w:rsidRPr="005D20F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center"/>
        <w:rPr>
          <w:i/>
          <w:sz w:val="20"/>
          <w:szCs w:val="20"/>
          <w:vertAlign w:val="superscript"/>
        </w:rPr>
      </w:pP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О</w:t>
      </w:r>
      <w:r w:rsidRPr="00860AA5">
        <w:t>сновной документ, удостоверяющий личность ____</w:t>
      </w:r>
      <w:r>
        <w:t>___________________________________________________</w:t>
      </w:r>
      <w:r w:rsidRPr="00860AA5">
        <w:t>__________________,</w:t>
      </w: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center"/>
        <w:rPr>
          <w:i/>
          <w:sz w:val="20"/>
          <w:szCs w:val="20"/>
          <w:vertAlign w:val="superscript"/>
        </w:rPr>
      </w:pP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А</w:t>
      </w:r>
      <w:r w:rsidRPr="00860AA5">
        <w:t>дрес регистрации: __</w:t>
      </w:r>
      <w:r>
        <w:t>___________________________________________</w:t>
      </w:r>
      <w:r w:rsidRPr="00860AA5">
        <w:t>____________________________,</w:t>
      </w: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>
        <w:t>Д</w:t>
      </w:r>
      <w:r w:rsidRPr="00860AA5">
        <w:t>ата рождения: _____</w:t>
      </w:r>
      <w:r>
        <w:t>_______________________________________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453EB2" w:rsidRPr="00860AA5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left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453EB2" w:rsidRPr="00A82BB3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453EB2" w:rsidRPr="00A82BB3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>
        <w:t>ООО «Технологический транспорт»</w:t>
      </w:r>
      <w:r w:rsidRPr="00A82BB3">
        <w:t xml:space="preserve">, зарегистрирован по адресу: </w:t>
      </w:r>
      <w:r>
        <w:t>426039, УР, г.Ижевск, ул. Новосмирновская, д.17</w:t>
      </w:r>
      <w:r w:rsidRPr="00A82BB3">
        <w:t>.</w:t>
      </w:r>
    </w:p>
    <w:p w:rsidR="00453EB2" w:rsidRPr="00A82BB3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Pr="00C84B3C">
        <w:t>ООО «Технологический транспорт»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453EB2" w:rsidRPr="00A82BB3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ООО «Технологический транспорт»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53EB2" w:rsidRPr="00A82BB3" w:rsidRDefault="00453EB2" w:rsidP="009C5BF0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C84B3C">
        <w:t>ООО «Технологический транспорт»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453EB2" w:rsidRPr="00A82BB3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453EB2" w:rsidRPr="00A82BB3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453EB2" w:rsidRPr="002F03DC" w:rsidRDefault="00453EB2" w:rsidP="009C5BF0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г.                                 _________________ (_________)</w:t>
      </w:r>
    </w:p>
    <w:p w:rsidR="00453EB2" w:rsidRDefault="00453EB2" w:rsidP="009C5BF0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         (подпись) </w:t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2F03DC">
        <w:rPr>
          <w:i/>
          <w:sz w:val="20"/>
          <w:szCs w:val="20"/>
          <w:vertAlign w:val="superscript"/>
        </w:rPr>
        <w:t>ФИО</w:t>
      </w:r>
    </w:p>
    <w:p w:rsidR="00453EB2" w:rsidRDefault="00453EB2"/>
    <w:sectPr w:rsidR="00453EB2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BF0"/>
    <w:rsid w:val="000F3BA7"/>
    <w:rsid w:val="00211E62"/>
    <w:rsid w:val="002F03DC"/>
    <w:rsid w:val="0039546C"/>
    <w:rsid w:val="00453EB2"/>
    <w:rsid w:val="00455134"/>
    <w:rsid w:val="00457490"/>
    <w:rsid w:val="005D20F5"/>
    <w:rsid w:val="005F38C0"/>
    <w:rsid w:val="0063142C"/>
    <w:rsid w:val="00661B6A"/>
    <w:rsid w:val="006C1080"/>
    <w:rsid w:val="007351DD"/>
    <w:rsid w:val="00860AA5"/>
    <w:rsid w:val="00963641"/>
    <w:rsid w:val="00967632"/>
    <w:rsid w:val="00985582"/>
    <w:rsid w:val="009B3ED2"/>
    <w:rsid w:val="009B7528"/>
    <w:rsid w:val="009C5BF0"/>
    <w:rsid w:val="00A60696"/>
    <w:rsid w:val="00A82BB3"/>
    <w:rsid w:val="00AC4711"/>
    <w:rsid w:val="00AE2A27"/>
    <w:rsid w:val="00BC2D23"/>
    <w:rsid w:val="00C04F6C"/>
    <w:rsid w:val="00C84B3C"/>
    <w:rsid w:val="00C852DE"/>
    <w:rsid w:val="00CD5CB3"/>
    <w:rsid w:val="00D20EE1"/>
    <w:rsid w:val="00E31810"/>
    <w:rsid w:val="00EB656B"/>
    <w:rsid w:val="00F07861"/>
    <w:rsid w:val="00F27319"/>
    <w:rsid w:val="00F86A56"/>
    <w:rsid w:val="00FD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BF0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">
    <w:name w:val="S_Обычный"/>
    <w:basedOn w:val="Normal"/>
    <w:link w:val="S0"/>
    <w:uiPriority w:val="99"/>
    <w:rsid w:val="009C5BF0"/>
    <w:pPr>
      <w:widowControl w:val="0"/>
    </w:pPr>
  </w:style>
  <w:style w:type="character" w:customStyle="1" w:styleId="S0">
    <w:name w:val="S_Обычный Знак"/>
    <w:link w:val="S"/>
    <w:uiPriority w:val="99"/>
    <w:locked/>
    <w:rsid w:val="009C5BF0"/>
    <w:rPr>
      <w:rFonts w:ascii="Times New Roman" w:hAnsi="Times New Roman"/>
      <w:sz w:val="24"/>
      <w:lang w:eastAsia="ru-RU"/>
    </w:rPr>
  </w:style>
  <w:style w:type="paragraph" w:customStyle="1" w:styleId="S2">
    <w:name w:val="S_Заголовок2"/>
    <w:basedOn w:val="Normal"/>
    <w:next w:val="S"/>
    <w:uiPriority w:val="99"/>
    <w:rsid w:val="009C5BF0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454</Words>
  <Characters>2591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User</cp:lastModifiedBy>
  <cp:revision>3</cp:revision>
  <dcterms:created xsi:type="dcterms:W3CDTF">2018-02-14T09:29:00Z</dcterms:created>
  <dcterms:modified xsi:type="dcterms:W3CDTF">2018-04-11T10:40:00Z</dcterms:modified>
</cp:coreProperties>
</file>